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DFE27" w14:textId="601EBE6A" w:rsidR="00BA00AB" w:rsidRDefault="00BE20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PYLKYNGTON</w:t>
      </w:r>
      <w:r>
        <w:rPr>
          <w:rFonts w:ascii="Times New Roman" w:hAnsi="Times New Roman" w:cs="Times New Roman"/>
          <w:sz w:val="24"/>
          <w:szCs w:val="24"/>
        </w:rPr>
        <w:t xml:space="preserve">      (d.1478-9)</w:t>
      </w:r>
    </w:p>
    <w:p w14:paraId="167BBFF4" w14:textId="247FA625" w:rsidR="00BE2087" w:rsidRDefault="00BE20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159D40" w14:textId="683E88D9" w:rsidR="00BE2087" w:rsidRDefault="00BE20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14DC8D" w14:textId="0C2ED2F8" w:rsidR="00BE2087" w:rsidRDefault="00BE20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Jun.1478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p.134)</w:t>
      </w:r>
    </w:p>
    <w:p w14:paraId="7B602E9C" w14:textId="7F0CFF39" w:rsidR="00BE2087" w:rsidRDefault="00BE20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Jun.1479</w:t>
      </w:r>
      <w:r>
        <w:rPr>
          <w:rFonts w:ascii="Times New Roman" w:hAnsi="Times New Roman" w:cs="Times New Roman"/>
          <w:sz w:val="24"/>
          <w:szCs w:val="24"/>
        </w:rPr>
        <w:tab/>
        <w:t>Probate of his Will.     (ibid.)</w:t>
      </w:r>
    </w:p>
    <w:p w14:paraId="30A82080" w14:textId="3CF38C77" w:rsidR="00BE2087" w:rsidRDefault="00BE20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609362" w14:textId="220314DC" w:rsidR="00BE2087" w:rsidRDefault="00BE20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43F1DE" w14:textId="5386D599" w:rsidR="00BE2087" w:rsidRPr="00BE2087" w:rsidRDefault="00BE20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2021</w:t>
      </w:r>
    </w:p>
    <w:sectPr w:rsidR="00BE2087" w:rsidRPr="00BE20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6D43B" w14:textId="77777777" w:rsidR="00BE2087" w:rsidRDefault="00BE2087" w:rsidP="009139A6">
      <w:r>
        <w:separator/>
      </w:r>
    </w:p>
  </w:endnote>
  <w:endnote w:type="continuationSeparator" w:id="0">
    <w:p w14:paraId="7965FE83" w14:textId="77777777" w:rsidR="00BE2087" w:rsidRDefault="00BE20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C5B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89C7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D5B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C12C3" w14:textId="77777777" w:rsidR="00BE2087" w:rsidRDefault="00BE2087" w:rsidP="009139A6">
      <w:r>
        <w:separator/>
      </w:r>
    </w:p>
  </w:footnote>
  <w:footnote w:type="continuationSeparator" w:id="0">
    <w:p w14:paraId="26B36B6A" w14:textId="77777777" w:rsidR="00BE2087" w:rsidRDefault="00BE20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11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923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F80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8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E208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0A939"/>
  <w15:chartTrackingRefBased/>
  <w15:docId w15:val="{BB206870-9613-4917-9625-A3E64C132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2021-05-31T15:06:00Z</dcterms:created>
  <dcterms:modified xsi:type="dcterms:W3CDTF">2021-05-31T15:10:00Z</dcterms:modified>
</cp:coreProperties>
</file>